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A48CE" w:rsidP="008A48CE" w:rsidRDefault="008A48CE" w14:paraId="417c371" w14:textId="417c371">
      <w:pPr>
        <w15:collapsed w:val="false"/>
      </w:pPr>
      <w:bookmarkStart w:name="_GoBack" w:id="0"/>
      <w:bookmarkEnd w:id="0"/>
    </w:p>
    <w:p w:rsidRPr="004E4286" w:rsidR="008A48CE" w:rsidP="008A48CE" w:rsidRDefault="008A48CE">
      <w:r w:rsidRPr="004E4286">
        <w:t>REPUBLIKA HRVATSKA</w:t>
      </w:r>
    </w:p>
    <w:p w:rsidRPr="004E4286" w:rsidR="008A48CE" w:rsidP="008A48CE" w:rsidRDefault="008A48CE">
      <w:r w:rsidRPr="004E4286">
        <w:t>TRGOVAČKI SUD U ZAGREBU</w:t>
      </w:r>
    </w:p>
    <w:p w:rsidRPr="004E4286" w:rsidR="008A48CE" w:rsidP="008A48CE" w:rsidRDefault="008A48CE">
      <w:r w:rsidRPr="004E4286">
        <w:t xml:space="preserve">Zagreb, </w:t>
      </w:r>
      <w:proofErr w:type="spellStart"/>
      <w:r w:rsidRPr="004E4286">
        <w:t>Amruševa</w:t>
      </w:r>
      <w:proofErr w:type="spellEnd"/>
      <w:r w:rsidRPr="004E4286">
        <w:t xml:space="preserve"> 2/II        </w:t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A8071E">
        <w:tab/>
      </w:r>
      <w:r w:rsidRPr="004E4286" w:rsidR="00A8071E">
        <w:tab/>
      </w:r>
      <w:proofErr w:type="spellStart"/>
      <w:r w:rsidRPr="004E4286" w:rsidR="0098486A">
        <w:t>46</w:t>
      </w:r>
      <w:proofErr w:type="spellEnd"/>
      <w:r w:rsidRPr="004E4286" w:rsidR="00884DB1">
        <w:t>. St-</w:t>
      </w:r>
      <w:proofErr w:type="spellStart"/>
      <w:r w:rsidR="0072046E">
        <w:t>1980</w:t>
      </w:r>
      <w:proofErr w:type="spellEnd"/>
      <w:r w:rsidRPr="004E4286" w:rsidR="001D29A0">
        <w:t>/</w:t>
      </w:r>
      <w:proofErr w:type="spellStart"/>
      <w:r w:rsidRPr="004E4286" w:rsidR="001D29A0">
        <w:t>2019</w:t>
      </w:r>
      <w:proofErr w:type="spellEnd"/>
    </w:p>
    <w:p w:rsidRPr="004E4286" w:rsidR="008A48CE" w:rsidP="008A48CE" w:rsidRDefault="008A48CE"/>
    <w:p w:rsidR="008A48CE" w:rsidP="00856A46" w:rsidRDefault="008A48CE">
      <w:pPr>
        <w:jc w:val="center"/>
      </w:pPr>
      <w:r w:rsidRPr="004E4286">
        <w:t>Z A P I S N I K</w:t>
      </w:r>
    </w:p>
    <w:p w:rsidRPr="004E4286" w:rsidR="00024856" w:rsidP="00856A46" w:rsidRDefault="00024856">
      <w:pPr>
        <w:jc w:val="center"/>
      </w:pPr>
    </w:p>
    <w:p w:rsidRPr="004E4286" w:rsidR="001D29A0" w:rsidP="00FA59A2" w:rsidRDefault="008A48CE">
      <w:pPr>
        <w:jc w:val="both"/>
      </w:pPr>
      <w:r w:rsidRPr="004E4286">
        <w:t xml:space="preserve">s ročišta radi </w:t>
      </w:r>
      <w:r w:rsidRPr="004E4286" w:rsidR="001047EF">
        <w:t>očitovanja</w:t>
      </w:r>
      <w:r w:rsidRPr="004E4286">
        <w:t xml:space="preserve"> o prijedlogu za otvaranje stečajnog postupka</w:t>
      </w:r>
      <w:r w:rsidR="00FA59A2">
        <w:t xml:space="preserve"> </w:t>
      </w:r>
      <w:r w:rsidRPr="004E4286">
        <w:t xml:space="preserve">sastavljen </w:t>
      </w:r>
      <w:r w:rsidRPr="004E4286" w:rsidR="00856A46">
        <w:t>pri Trgo</w:t>
      </w:r>
      <w:r w:rsidRPr="004E4286" w:rsidR="00777E93">
        <w:t xml:space="preserve">vačkom sudu u Zagrebu </w:t>
      </w:r>
      <w:proofErr w:type="spellStart"/>
      <w:r w:rsidR="00F34A1F">
        <w:t>1</w:t>
      </w:r>
      <w:r w:rsidR="0072046E">
        <w:t>5</w:t>
      </w:r>
      <w:proofErr w:type="spellEnd"/>
      <w:r w:rsidR="00F34A1F">
        <w:t xml:space="preserve">. </w:t>
      </w:r>
      <w:r w:rsidR="0072046E">
        <w:t>studenog</w:t>
      </w:r>
      <w:r w:rsidRPr="004E4286" w:rsidR="0099269C">
        <w:t xml:space="preserve"> </w:t>
      </w:r>
      <w:proofErr w:type="spellStart"/>
      <w:r w:rsidRPr="004E4286" w:rsidR="0099269C">
        <w:t>2019</w:t>
      </w:r>
      <w:proofErr w:type="spellEnd"/>
      <w:r w:rsidRPr="004E4286" w:rsidR="0099269C">
        <w:t>.</w:t>
      </w:r>
      <w:r w:rsidRPr="004E4286">
        <w:t xml:space="preserve"> u stečajnom postupku nad dužnikom </w:t>
      </w:r>
      <w:r w:rsidRPr="004E4286" w:rsidR="004350A5">
        <w:rPr>
          <w:lang w:val="pt-BR"/>
        </w:rPr>
        <w:t xml:space="preserve"> </w:t>
      </w:r>
      <w:proofErr w:type="spellStart"/>
      <w:r w:rsidR="0072046E">
        <w:t>PLUMA</w:t>
      </w:r>
      <w:proofErr w:type="spellEnd"/>
      <w:r w:rsidR="0072046E">
        <w:t xml:space="preserve"> </w:t>
      </w:r>
      <w:proofErr w:type="spellStart"/>
      <w:r w:rsidR="0072046E">
        <w:t>REV</w:t>
      </w:r>
      <w:proofErr w:type="spellEnd"/>
      <w:r w:rsidR="0072046E">
        <w:t xml:space="preserve"> d.o.o. </w:t>
      </w:r>
      <w:proofErr w:type="spellStart"/>
      <w:r w:rsidR="0072046E">
        <w:t>OIB</w:t>
      </w:r>
      <w:proofErr w:type="spellEnd"/>
      <w:r w:rsidR="0072046E">
        <w:t xml:space="preserve">: </w:t>
      </w:r>
      <w:proofErr w:type="spellStart"/>
      <w:r w:rsidR="0072046E">
        <w:t>75325792416</w:t>
      </w:r>
      <w:proofErr w:type="spellEnd"/>
      <w:r w:rsidR="0072046E">
        <w:t xml:space="preserve">, Velebitska </w:t>
      </w:r>
      <w:proofErr w:type="spellStart"/>
      <w:r w:rsidR="0072046E">
        <w:t>13</w:t>
      </w:r>
      <w:proofErr w:type="spellEnd"/>
      <w:r w:rsidR="0072046E">
        <w:t>, Zagreb</w:t>
      </w:r>
    </w:p>
    <w:p w:rsidR="00FA59A2" w:rsidP="008A48CE" w:rsidRDefault="00FA59A2"/>
    <w:p w:rsidRPr="004E4286" w:rsidR="00441BCF" w:rsidP="008A48CE" w:rsidRDefault="008A48CE">
      <w:r w:rsidRPr="004E4286">
        <w:t>N</w:t>
      </w:r>
      <w:r w:rsidRPr="004E4286" w:rsidR="00441BCF">
        <w:t xml:space="preserve">azočni od suda: </w:t>
      </w:r>
    </w:p>
    <w:p w:rsidRPr="004E4286" w:rsidR="008A48CE" w:rsidP="008A48CE" w:rsidRDefault="008A48CE">
      <w:r w:rsidRPr="004E4286">
        <w:t>S</w:t>
      </w:r>
      <w:r w:rsidRPr="004E4286" w:rsidR="00441BCF">
        <w:t>udac</w:t>
      </w:r>
      <w:r w:rsidRPr="004E4286">
        <w:t>:</w:t>
      </w:r>
      <w:r w:rsidRPr="004E4286" w:rsidR="00856A46">
        <w:t xml:space="preserve"> </w:t>
      </w:r>
      <w:r w:rsidRPr="004E4286" w:rsidR="0098486A">
        <w:t>Maja Praljak</w:t>
      </w:r>
    </w:p>
    <w:p w:rsidRPr="004E4286" w:rsidR="008A48CE" w:rsidP="008A48CE" w:rsidRDefault="008A48CE">
      <w:r w:rsidRPr="004E4286">
        <w:t>Z</w:t>
      </w:r>
      <w:r w:rsidRPr="004E4286" w:rsidR="00441BCF">
        <w:t>apisničar</w:t>
      </w:r>
      <w:r w:rsidRPr="004E4286">
        <w:t>:</w:t>
      </w:r>
      <w:r w:rsidRPr="004E4286" w:rsidR="001A0AAD">
        <w:t xml:space="preserve"> </w:t>
      </w:r>
      <w:r w:rsidRPr="004E4286" w:rsidR="0098486A">
        <w:t>Nikolina Krunić</w:t>
      </w:r>
    </w:p>
    <w:p w:rsidRPr="004E4286" w:rsidR="0061789D" w:rsidP="00856A46" w:rsidRDefault="0061789D">
      <w:pPr>
        <w:jc w:val="both"/>
      </w:pPr>
    </w:p>
    <w:p w:rsidRPr="004E4286" w:rsidR="008A48CE" w:rsidP="00856A46" w:rsidRDefault="0061789D">
      <w:pPr>
        <w:jc w:val="both"/>
      </w:pPr>
      <w:r w:rsidRPr="004E4286">
        <w:t>S</w:t>
      </w:r>
      <w:r w:rsidRPr="004E4286" w:rsidR="001A0AAD">
        <w:t xml:space="preserve">udac otvara raspravu u </w:t>
      </w:r>
      <w:proofErr w:type="spellStart"/>
      <w:r w:rsidR="0072046E">
        <w:t>11</w:t>
      </w:r>
      <w:proofErr w:type="spellEnd"/>
      <w:r w:rsidR="0072046E">
        <w:t>,</w:t>
      </w:r>
      <w:proofErr w:type="spellStart"/>
      <w:r w:rsidR="0072046E">
        <w:t>00</w:t>
      </w:r>
      <w:proofErr w:type="spellEnd"/>
      <w:r w:rsidRPr="004E4286" w:rsidR="008A48CE">
        <w:t xml:space="preserve"> sati, rasprava je javna i utvrđuje da su, pristupili:</w:t>
      </w:r>
    </w:p>
    <w:p w:rsidRPr="004E4286" w:rsidR="008A48CE" w:rsidP="008A48CE" w:rsidRDefault="008A48CE"/>
    <w:p w:rsidRPr="00FC5EEA" w:rsidR="008A48CE" w:rsidP="008A48CE" w:rsidRDefault="00777E93">
      <w:r w:rsidRPr="00FC5EEA">
        <w:t>P</w:t>
      </w:r>
      <w:r w:rsidRPr="00FC5EEA" w:rsidR="003F52B1">
        <w:t>redlagatelj</w:t>
      </w:r>
      <w:r w:rsidRPr="00FC5EEA" w:rsidR="008A48CE">
        <w:t xml:space="preserve">: </w:t>
      </w:r>
      <w:r w:rsidRPr="00FC5EEA" w:rsidR="0098486A">
        <w:t>nitko, dostava poziva uredno iskazana</w:t>
      </w:r>
    </w:p>
    <w:p w:rsidRPr="00FC5EEA" w:rsidR="008A48CE" w:rsidP="008A48CE" w:rsidRDefault="00777E93">
      <w:r w:rsidRPr="00FC5EEA">
        <w:t>Dužnik</w:t>
      </w:r>
      <w:r w:rsidRPr="00FC5EEA" w:rsidR="008A48CE">
        <w:t xml:space="preserve">: </w:t>
      </w:r>
      <w:r w:rsidR="008C5A69">
        <w:t>Renata Vučić, zastupnica po zakonu</w:t>
      </w:r>
    </w:p>
    <w:p w:rsidRPr="00FC5EEA" w:rsidR="008A48CE" w:rsidP="008A48CE" w:rsidRDefault="008A48CE">
      <w:r w:rsidRPr="00FC5EEA">
        <w:t xml:space="preserve">Zastupnik po zakonu dužnika: </w:t>
      </w:r>
      <w:r w:rsidR="008C5A69">
        <w:t xml:space="preserve"> Renata Vučić, osobno</w:t>
      </w:r>
    </w:p>
    <w:p w:rsidRPr="00FC5EEA" w:rsidR="00877C33" w:rsidP="008A48CE" w:rsidRDefault="00877C33">
      <w:r w:rsidRPr="00FC5EEA">
        <w:t>Pravna osoba koja za dužnika obavlja poslove platnog prometa:</w:t>
      </w:r>
      <w:r w:rsidRPr="00FC5EEA" w:rsidR="00B310B7">
        <w:t xml:space="preserve"> nitko, dostava poziva uredno iskazana</w:t>
      </w:r>
    </w:p>
    <w:p w:rsidR="00501738" w:rsidP="00501738" w:rsidRDefault="00501738">
      <w:pPr>
        <w:ind w:firstLine="708"/>
      </w:pPr>
    </w:p>
    <w:p w:rsidR="00E755D5" w:rsidP="00501738" w:rsidRDefault="00E755D5">
      <w:pPr>
        <w:ind w:firstLine="708"/>
      </w:pPr>
      <w:r>
        <w:t xml:space="preserve">Zastupnica po zakonu dužnika navodi da se protivi da se nad dužnikom otvori stečajni postupak budući da je u postupku pokušaja podmirenja dugova za iznose za koje je blokirana. Zbog navedenog predlaže da joj sud dodjeli kraći rok kako bi pokušala sanirati blokadu. </w:t>
      </w:r>
    </w:p>
    <w:p w:rsidRPr="004E4286" w:rsidR="00E755D5" w:rsidP="00501738" w:rsidRDefault="00E755D5">
      <w:pPr>
        <w:ind w:firstLine="708"/>
        <w:rPr>
          <w:highlight w:val="yellow"/>
        </w:rPr>
      </w:pPr>
    </w:p>
    <w:p w:rsidRPr="00FC5EEA" w:rsidR="00501738" w:rsidP="00501738" w:rsidRDefault="00501738">
      <w:r w:rsidRPr="00FC5EEA">
        <w:t>Sud donosi</w:t>
      </w:r>
    </w:p>
    <w:p w:rsidRPr="00FC5EEA" w:rsidR="00501738" w:rsidP="00501738" w:rsidRDefault="00501738">
      <w:pPr>
        <w:jc w:val="center"/>
      </w:pPr>
      <w:r w:rsidRPr="00FC5EEA">
        <w:t>R j e š e n j e</w:t>
      </w:r>
    </w:p>
    <w:p w:rsidRPr="00FC5EEA" w:rsidR="00501738" w:rsidP="00501738" w:rsidRDefault="00501738"/>
    <w:p w:rsidRPr="00B30ACC" w:rsidR="00B30ACC" w:rsidP="009C2F1F" w:rsidRDefault="00B30ACC">
      <w:pPr>
        <w:rPr>
          <w:color w:val="FF0000"/>
        </w:rPr>
      </w:pPr>
      <w:r w:rsidRPr="00B30ACC">
        <w:rPr>
          <w:color w:val="FF0000"/>
        </w:rPr>
        <w:t xml:space="preserve"> </w:t>
      </w:r>
    </w:p>
    <w:p w:rsidRPr="001C0877" w:rsidR="008A48CE" w:rsidP="00501738" w:rsidRDefault="00501738">
      <w:pPr>
        <w:jc w:val="both"/>
      </w:pPr>
      <w:r w:rsidRPr="001C0877">
        <w:t>Dodjeljuje se zastupnik</w:t>
      </w:r>
      <w:r w:rsidRPr="001C0877" w:rsidR="00B30ACC">
        <w:t>u</w:t>
      </w:r>
      <w:r w:rsidRPr="001C0877">
        <w:t xml:space="preserve"> po zakonu dužnika rok od 3 mjeseca radi pokušaja saniranja blokade, te se </w:t>
      </w:r>
      <w:r w:rsidRPr="001C0877" w:rsidR="00E755D5">
        <w:t>ročište</w:t>
      </w:r>
      <w:r w:rsidRPr="001C0877">
        <w:t xml:space="preserve"> radi rasprave o pretpostavkama za otvaranje stečajnog postupka određuje za </w:t>
      </w:r>
      <w:r w:rsidRPr="001C0877">
        <w:rPr>
          <w:b/>
        </w:rPr>
        <w:t xml:space="preserve">dan </w:t>
      </w:r>
      <w:proofErr w:type="spellStart"/>
      <w:r w:rsidRPr="001C0877" w:rsidR="001C0877">
        <w:rPr>
          <w:b/>
        </w:rPr>
        <w:t>17</w:t>
      </w:r>
      <w:proofErr w:type="spellEnd"/>
      <w:r w:rsidRPr="001C0877" w:rsidR="001C0877">
        <w:rPr>
          <w:b/>
        </w:rPr>
        <w:t xml:space="preserve">. ožujka </w:t>
      </w:r>
      <w:proofErr w:type="spellStart"/>
      <w:r w:rsidRPr="001C0877" w:rsidR="001C0877">
        <w:rPr>
          <w:b/>
        </w:rPr>
        <w:t>2020</w:t>
      </w:r>
      <w:proofErr w:type="spellEnd"/>
      <w:r w:rsidRPr="001C0877" w:rsidR="001C0877">
        <w:rPr>
          <w:b/>
        </w:rPr>
        <w:t>. u 9,</w:t>
      </w:r>
      <w:proofErr w:type="spellStart"/>
      <w:r w:rsidRPr="001C0877" w:rsidR="001C0877">
        <w:rPr>
          <w:b/>
        </w:rPr>
        <w:t>30</w:t>
      </w:r>
      <w:proofErr w:type="spellEnd"/>
      <w:r w:rsidRPr="001C0877">
        <w:rPr>
          <w:b/>
        </w:rPr>
        <w:t xml:space="preserve"> sati,</w:t>
      </w:r>
      <w:r w:rsidRPr="001C0877" w:rsidR="001C0877">
        <w:t xml:space="preserve"> što zastupnica</w:t>
      </w:r>
      <w:r w:rsidRPr="001C0877">
        <w:t xml:space="preserve"> po zakonu dužnika prima na znanje i neće se posebno pozivati. </w:t>
      </w:r>
    </w:p>
    <w:p w:rsidRPr="00B30ACC" w:rsidR="00501738" w:rsidP="00501738" w:rsidRDefault="00501738">
      <w:pPr>
        <w:jc w:val="both"/>
        <w:rPr>
          <w:color w:val="FF0000"/>
        </w:rPr>
      </w:pPr>
    </w:p>
    <w:p w:rsidRPr="00B30ACC" w:rsidR="008A48CE" w:rsidP="00856A46" w:rsidRDefault="006F6A71">
      <w:pPr>
        <w:jc w:val="center"/>
      </w:pPr>
      <w:r w:rsidRPr="00B30ACC">
        <w:t xml:space="preserve">Dovršeno </w:t>
      </w:r>
      <w:proofErr w:type="spellStart"/>
      <w:r w:rsidR="00E755D5">
        <w:t>11</w:t>
      </w:r>
      <w:proofErr w:type="spellEnd"/>
      <w:r w:rsidR="00E755D5">
        <w:t>,</w:t>
      </w:r>
      <w:proofErr w:type="spellStart"/>
      <w:r w:rsidR="00E755D5">
        <w:t>12</w:t>
      </w:r>
      <w:proofErr w:type="spellEnd"/>
      <w:r w:rsidRPr="00B30ACC" w:rsidR="008A48CE">
        <w:t xml:space="preserve"> sati</w:t>
      </w:r>
    </w:p>
    <w:p w:rsidRPr="00B30ACC" w:rsidR="008A48CE" w:rsidP="008A48CE" w:rsidRDefault="008A48CE"/>
    <w:p w:rsidRPr="00B30ACC" w:rsidR="00BB40D9" w:rsidP="00AA0652" w:rsidRDefault="00AA0652">
      <w:r w:rsidRPr="00B30ACC">
        <w:t>Zapisničar</w:t>
      </w:r>
      <w:r w:rsidRPr="00B30ACC">
        <w:tab/>
      </w:r>
      <w:r w:rsidRPr="00B30ACC">
        <w:tab/>
      </w:r>
      <w:r w:rsidRPr="00B30ACC">
        <w:tab/>
      </w:r>
      <w:r w:rsidRPr="00B30ACC">
        <w:tab/>
      </w:r>
      <w:r w:rsidRPr="00B30ACC" w:rsidR="004D5E86">
        <w:t xml:space="preserve">   </w:t>
      </w:r>
      <w:r w:rsidRPr="00B30ACC">
        <w:t>Sudac</w:t>
      </w:r>
      <w:r w:rsidRPr="00B30ACC">
        <w:tab/>
      </w:r>
      <w:r w:rsidRPr="00B30ACC">
        <w:tab/>
      </w:r>
      <w:r w:rsidRPr="00B30ACC">
        <w:tab/>
      </w:r>
      <w:r w:rsidRPr="00B30ACC">
        <w:tab/>
      </w:r>
      <w:r w:rsidRPr="00B30ACC">
        <w:tab/>
      </w:r>
    </w:p>
    <w:p w:rsidRPr="00B30ACC" w:rsidR="00BB40D9" w:rsidP="00AA0652" w:rsidRDefault="00BB40D9"/>
    <w:p w:rsidR="008A48CE" w:rsidP="00BB40D9" w:rsidRDefault="004D5E86">
      <w:pPr>
        <w:ind w:left="4956" w:firstLine="708"/>
      </w:pPr>
      <w:r w:rsidRPr="00B30ACC">
        <w:t>D</w:t>
      </w:r>
      <w:r w:rsidRPr="00B30ACC" w:rsidR="00AA0652">
        <w:t>užnik</w:t>
      </w:r>
      <w:r w:rsidRPr="00B30ACC" w:rsidR="00BB40D9">
        <w:t xml:space="preserve"> i zastupnik po zakonu</w:t>
      </w:r>
    </w:p>
    <w:p w:rsidR="00BB40D9" w:rsidP="00AA0652" w:rsidRDefault="00BB40D9"/>
    <w:p w:rsidR="00BB40D9" w:rsidP="00AA0652" w:rsidRDefault="00BB40D9"/>
    <w:p w:rsidR="00BB40D9" w:rsidP="00AA0652" w:rsidRDefault="00BB40D9">
      <w:r>
        <w:tab/>
      </w:r>
    </w:p>
    <w:sectPr w:rsidR="00BB40D9" w:rsidSect="006F6A71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F6A71" w:rsidP="006F6A71" w:rsidRDefault="006F6A71">
      <w:r>
        <w:separator/>
      </w:r>
    </w:p>
  </w:endnote>
  <w:endnote w:type="continuationSeparator" w:id="0">
    <w:p w:rsidR="006F6A71" w:rsidP="006F6A71" w:rsidRDefault="006F6A7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F6A71" w:rsidP="006F6A71" w:rsidRDefault="006F6A71">
      <w:r>
        <w:separator/>
      </w:r>
    </w:p>
  </w:footnote>
  <w:footnote w:type="continuationSeparator" w:id="0">
    <w:p w:rsidR="006F6A71" w:rsidP="006F6A71" w:rsidRDefault="006F6A7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F6A71" w:rsidP="006F6A71" w:rsidRDefault="006F6A71">
    <w:pPr>
      <w:pStyle w:val="Zaglavlje"/>
      <w:tabs>
        <w:tab w:val="left" w:pos="7840"/>
      </w:tabs>
    </w:pPr>
    <w:r>
      <w:t xml:space="preserve">                    </w:t>
    </w:r>
  </w:p>
  <w:p w:rsidR="006F6A71" w:rsidP="006F6A71" w:rsidRDefault="006F6A71">
    <w:pPr>
      <w:pStyle w:val="Zaglavlje"/>
      <w:tabs>
        <w:tab w:val="left" w:pos="7840"/>
      </w:tabs>
    </w:pPr>
    <w:r>
      <w:t xml:space="preserve">                 </w:t>
    </w:r>
    <w:r>
      <w:tab/>
    </w:r>
    <w:sdt>
      <w:sdtPr>
        <w:id w:val="-87156433"/>
        <w:docPartObj>
          <w:docPartGallery w:val="Page Numbers (Top of Page)"/>
          <w:docPartUnique/>
        </w:docPartObj>
      </w:sdtPr>
      <w:sdtEndPr/>
      <w:sdtContent>
        <w:r>
          <w:t xml:space="preserve"> </w:t>
        </w:r>
      </w:sdtContent>
    </w:sdt>
    <w:r>
      <w:t xml:space="preserve">                                                         2                </w:t>
    </w:r>
    <w:r w:rsidR="00AA0652">
      <w:t xml:space="preserve">                              46</w:t>
    </w:r>
    <w:r>
      <w:t>. St-</w:t>
    </w:r>
    <w:proofErr w:type="spellStart"/>
    <w:r w:rsidR="0072046E">
      <w:t>1980</w:t>
    </w:r>
    <w:proofErr w:type="spellEnd"/>
    <w:r w:rsidR="009C2F1F">
      <w:t>/</w:t>
    </w:r>
    <w:proofErr w:type="spellStart"/>
    <w:r w:rsidR="009C2F1F">
      <w:t>2019</w:t>
    </w:r>
    <w:proofErr w:type="spellEnd"/>
  </w:p>
  <w:p w:rsidR="006F6A71" w:rsidRDefault="006F6A7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702AE1"/>
    <w:multiLevelType w:val="hybridMultilevel"/>
    <w:tmpl w:val="6CA67AD6"/>
    <w:lvl w:ilvl="0" w:tplc="CD8C3166">
      <w:start w:val="2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03638"/>
    <w:rsid w:val="000223D1"/>
    <w:rsid w:val="00024856"/>
    <w:rsid w:val="000D1085"/>
    <w:rsid w:val="000E53B9"/>
    <w:rsid w:val="000F30BA"/>
    <w:rsid w:val="001047EF"/>
    <w:rsid w:val="0012074C"/>
    <w:rsid w:val="00126807"/>
    <w:rsid w:val="001A0AAD"/>
    <w:rsid w:val="001C0877"/>
    <w:rsid w:val="001D29A0"/>
    <w:rsid w:val="00205A53"/>
    <w:rsid w:val="0022474A"/>
    <w:rsid w:val="003070B7"/>
    <w:rsid w:val="00332486"/>
    <w:rsid w:val="003553B9"/>
    <w:rsid w:val="003706C6"/>
    <w:rsid w:val="003A4630"/>
    <w:rsid w:val="003B004A"/>
    <w:rsid w:val="003E53E9"/>
    <w:rsid w:val="003E6EB9"/>
    <w:rsid w:val="003F52B1"/>
    <w:rsid w:val="00422ED8"/>
    <w:rsid w:val="004350A5"/>
    <w:rsid w:val="00441BCF"/>
    <w:rsid w:val="00451B15"/>
    <w:rsid w:val="004A64B6"/>
    <w:rsid w:val="004D5E86"/>
    <w:rsid w:val="004E4286"/>
    <w:rsid w:val="00501738"/>
    <w:rsid w:val="00562BC5"/>
    <w:rsid w:val="0058505E"/>
    <w:rsid w:val="00591001"/>
    <w:rsid w:val="005D6877"/>
    <w:rsid w:val="0061789D"/>
    <w:rsid w:val="00665DF6"/>
    <w:rsid w:val="00666D8C"/>
    <w:rsid w:val="00693CB2"/>
    <w:rsid w:val="0069581F"/>
    <w:rsid w:val="006A697E"/>
    <w:rsid w:val="006D09EC"/>
    <w:rsid w:val="006D4024"/>
    <w:rsid w:val="006E3310"/>
    <w:rsid w:val="006F6A71"/>
    <w:rsid w:val="0072046E"/>
    <w:rsid w:val="00732732"/>
    <w:rsid w:val="00735144"/>
    <w:rsid w:val="00765CC9"/>
    <w:rsid w:val="007700AC"/>
    <w:rsid w:val="00777E93"/>
    <w:rsid w:val="00782D67"/>
    <w:rsid w:val="0079310D"/>
    <w:rsid w:val="0082184A"/>
    <w:rsid w:val="008313EE"/>
    <w:rsid w:val="00843039"/>
    <w:rsid w:val="00854C5A"/>
    <w:rsid w:val="00856A46"/>
    <w:rsid w:val="00863645"/>
    <w:rsid w:val="00864103"/>
    <w:rsid w:val="00877BC1"/>
    <w:rsid w:val="00877C33"/>
    <w:rsid w:val="00884DB1"/>
    <w:rsid w:val="008A48CE"/>
    <w:rsid w:val="008B2B27"/>
    <w:rsid w:val="008B4E65"/>
    <w:rsid w:val="008C5A69"/>
    <w:rsid w:val="008F7E83"/>
    <w:rsid w:val="00920DF0"/>
    <w:rsid w:val="009347BC"/>
    <w:rsid w:val="00946330"/>
    <w:rsid w:val="0098486A"/>
    <w:rsid w:val="0099269C"/>
    <w:rsid w:val="009C2F1F"/>
    <w:rsid w:val="009D40D7"/>
    <w:rsid w:val="009E54EC"/>
    <w:rsid w:val="00A8071E"/>
    <w:rsid w:val="00A91CDB"/>
    <w:rsid w:val="00AA0652"/>
    <w:rsid w:val="00AA6C9D"/>
    <w:rsid w:val="00AC3B33"/>
    <w:rsid w:val="00B111EE"/>
    <w:rsid w:val="00B30ACC"/>
    <w:rsid w:val="00B310B7"/>
    <w:rsid w:val="00B33248"/>
    <w:rsid w:val="00B452CB"/>
    <w:rsid w:val="00B566B5"/>
    <w:rsid w:val="00B62C98"/>
    <w:rsid w:val="00BB40D9"/>
    <w:rsid w:val="00C32A48"/>
    <w:rsid w:val="00C51C4E"/>
    <w:rsid w:val="00CA596D"/>
    <w:rsid w:val="00CD5A01"/>
    <w:rsid w:val="00CE2EA8"/>
    <w:rsid w:val="00D04A0A"/>
    <w:rsid w:val="00D524ED"/>
    <w:rsid w:val="00DC51AE"/>
    <w:rsid w:val="00DC7CB8"/>
    <w:rsid w:val="00E21683"/>
    <w:rsid w:val="00E65613"/>
    <w:rsid w:val="00E755D5"/>
    <w:rsid w:val="00EA5215"/>
    <w:rsid w:val="00EA7C1F"/>
    <w:rsid w:val="00EB3165"/>
    <w:rsid w:val="00F16E78"/>
    <w:rsid w:val="00F34A1F"/>
    <w:rsid w:val="00F454A4"/>
    <w:rsid w:val="00FA59A2"/>
    <w:rsid w:val="00FB374A"/>
    <w:rsid w:val="00FC5EEA"/>
    <w:rsid w:val="00FE4F49"/>
    <w:rsid w:val="00FE5533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310B7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6F6A7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type="paragraph" w:styleId="Podnoje">
    <w:name w:val="footer"/>
    <w:basedOn w:val="Normal"/>
    <w:link w:val="PodnojeChar"/>
    <w:rsid w:val="006F6A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F6A7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05A5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05A5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05A5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05A5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05A5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F6A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styleId="Podnoje" w:type="paragraph">
    <w:name w:val="footer"/>
    <w:basedOn w:val="Normal"/>
    <w:link w:val="PodnojeChar"/>
    <w:rsid w:val="006F6A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F6A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5A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A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A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A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A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951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88</izvorni_sadrzaj>
    <derivirana_varijabla naziv="DomainObject.Prostorija.Naziv_1">Soba UZ II 88</derivirana_varijabla>
  </DomainObject.Prostorija.Naziv>
  <DomainObject.Prostorija.Oznaka>
    <izvorni_sadrzaj>UZ II 88</izvorni_sadrzaj>
    <derivirana_varijabla naziv="DomainObject.Prostorija.Oznaka_1">UZ II 88</derivirana_varijabla>
  </DomainObject.Prostorija.Oznaka>
  <DomainObject.Obrazlozenje>
    <izvorni_sadrzaj/>
    <derivirana_varijabla naziv="DomainObject.Obrazlozenje_1"/>
  </DomainObject.Obrazlozenje>
  <DomainObject.StvarniPocetakDatum>
    <izvorni_sadrzaj>15. studenog 2019.</izvorni_sadrzaj>
    <derivirana_varijabla naziv="DomainObject.StvarniPocetakDatum_1">15. studenog 2019.</derivirana_varijabla>
  </DomainObject.StvarniPocetakDatum>
  <DomainObject.StvarniZavrsetakDatum>
    <izvorni_sadrzaj>15. studenog 2019.</izvorni_sadrzaj>
    <derivirana_varijabla naziv="DomainObject.StvarniZavrsetakDatum_1">15. studenog 2019.</derivirana_varijabla>
  </DomainObject.StvarniZavrsetakDatum>
  <DomainObject.PlaniraniZavrsetakDatum>
    <izvorni_sadrzaj>15. studenog 2019.</izvorni_sadrzaj>
    <derivirana_varijabla naziv="DomainObject.PlaniraniZavrsetakDatum_1">15. studenog 2019.</derivirana_varijabla>
  </DomainObject.PlaniraniZavrsetakDatum>
  <DomainObject.PlaniraniPocetakDatum>
    <izvorni_sadrzaj>15. studenog 2019.</izvorni_sadrzaj>
    <derivirana_varijabla naziv="DomainObject.PlaniraniPocetakDatum_1">15. studenog 2019.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11:12</izvorni_sadrzaj>
    <derivirana_varijabla naziv="DomainObject.StvarniZavrsetakVrijeme_1">11:12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studenog 2019.</izvorni_sadrzaj>
    <derivirana_varijabla naziv="DomainObject.Zapisnik.DatumKreiranja_1">15.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St-1980/2019-10</izvorni_sadrzaj>
    <derivirana_varijabla naziv="DomainObject.Zapisnik.Oznaka_1">St-1980/2019-10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1980</izvorni_sadrzaj>
    <derivirana_varijabla naziv="DomainObject.Predmet.Broj_1">1980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kolovoza 2019.</izvorni_sadrzaj>
    <derivirana_varijabla naziv="DomainObject.Predmet.DatumIzradeOptuznogAkta_1">12. kolovoza 2019.</derivirana_varijabla>
  </DomainObject.Predmet.DatumIzradeOptuznogAkta>
  <DomainObject.Predmet.DatumIzradeOptuznogAktaFormated>
    <izvorni_sadrzaj>12.8.2019.</izvorni_sadrzaj>
    <derivirana_varijabla naziv="DomainObject.Predmet.DatumIzradeOptuznogAktaFormated_1">12.8.2019.</derivirana_varijabla>
  </DomainObject.Predmet.DatumIzradeOptuznogAktaFormated>
  <DomainObject.Predmet.DatumOsnivanja>
    <izvorni_sadrzaj>12. kolovoza 2019.</izvorni_sadrzaj>
    <derivirana_varijabla naziv="DomainObject.Predmet.DatumOsnivanja_1">12.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kolovoza 2019.</izvorni_sadrzaj>
    <derivirana_varijabla naziv="DomainObject.Predmet.DatumPrimitkaOptuznogAkta_1">12.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St-1980/2019</izvorni_sadrzaj>
    <derivirana_varijabla naziv="DomainObject.Predmet.OznakaBroj_1">St-1980/2019</derivirana_varijabla>
  </DomainObject.Predmet.OznakaBroj>
  <DomainObject.Predmet.OznakaBrojOptuznogAkta>
    <izvorni_sadrzaj>04-06-19-3443</izvorni_sadrzaj>
    <derivirana_varijabla naziv="DomainObject.Predmet.OznakaBrojOptuznogAkta_1">04-06-19-3443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PLUMA REV d.o.o. za trgovinu i usluge</izvorni_sadrzaj>
    <derivirana_varijabla naziv="DomainObject.Predmet.ProtustrankaFormated_1">  PLUMA REV d.o.o. za trgovinu i usluge</derivirana_varijabla>
  </DomainObject.Predmet.ProtustrankaFormated>
  <DomainObject.Predmet.ProtustrankaFormatedOIB>
    <izvorni_sadrzaj>  PLUMA REV d.o.o. za trgovinu i usluge, OIB 75325792416</izvorni_sadrzaj>
    <derivirana_varijabla naziv="DomainObject.Predmet.ProtustrankaFormatedOIB_1">  PLUMA REV d.o.o. za trgovinu i usluge, OIB 75325792416</derivirana_varijabla>
  </DomainObject.Predmet.ProtustrankaFormatedOIB>
  <DomainObject.Predmet.ProtustrankaFormatedWithAdress>
    <izvorni_sadrzaj> PLUMA REV d.o.o. za trgovinu i usluge, Velebitska 13, 10000 Zagreb</izvorni_sadrzaj>
    <derivirana_varijabla naziv="DomainObject.Predmet.ProtustrankaFormatedWithAdress_1"> PLUMA REV d.o.o. za trgovinu i usluge, Velebitska 13, 10000 Zagreb</derivirana_varijabla>
  </DomainObject.Predmet.ProtustrankaFormatedWithAdress>
  <DomainObject.Predmet.ProtustrankaFormatedWithAdressOIB>
    <izvorni_sadrzaj> PLUMA REV d.o.o. za trgovinu i usluge, OIB 75325792416, Velebitska 13, 10000 Zagreb</izvorni_sadrzaj>
    <derivirana_varijabla naziv="DomainObject.Predmet.ProtustrankaFormatedWithAdressOIB_1"> PLUMA REV d.o.o. za trgovinu i usluge, OIB 75325792416, Velebitska 13, 10000 Zagreb</derivirana_varijabla>
  </DomainObject.Predmet.ProtustrankaFormatedWithAdressOIB>
  <DomainObject.Predmet.ProtustrankaWithAdress>
    <izvorni_sadrzaj>PLUMA REV d.o.o. za trgovinu i usluge Velebitska 13, 10000 Zagreb</izvorni_sadrzaj>
    <derivirana_varijabla naziv="DomainObject.Predmet.ProtustrankaWithAdress_1">PLUMA REV d.o.o. za trgovinu i usluge Velebitska 13, 10000 Zagreb</derivirana_varijabla>
  </DomainObject.Predmet.ProtustrankaWithAdress>
  <DomainObject.Predmet.ProtustrankaWithAdressOIB>
    <izvorni_sadrzaj>PLUMA REV d.o.o. za trgovinu i usluge, OIB 75325792416, Velebitska 13, 10000 Zagreb</izvorni_sadrzaj>
    <derivirana_varijabla naziv="DomainObject.Predmet.ProtustrankaWithAdressOIB_1">PLUMA REV d.o.o. za trgovinu i usluge, OIB 75325792416, Velebitska 13, 10000 Zagreb</derivirana_varijabla>
  </DomainObject.Predmet.ProtustrankaWithAdressOIB>
  <DomainObject.Predmet.ProtustrankaNazivFormated>
    <izvorni_sadrzaj>PLUMA REV d.o.o. za trgovinu i usluge</izvorni_sadrzaj>
    <derivirana_varijabla naziv="DomainObject.Predmet.ProtustrankaNazivFormated_1">PLUMA REV d.o.o. za trgovinu i usluge</derivirana_varijabla>
  </DomainObject.Predmet.ProtustrankaNazivFormated>
  <DomainObject.Predmet.ProtustrankaNazivFormatedOIB>
    <izvorni_sadrzaj>PLUMA REV d.o.o. za trgovinu i usluge, OIB 75325792416</izvorni_sadrzaj>
    <derivirana_varijabla naziv="DomainObject.Predmet.ProtustrankaNazivFormatedOIB_1">PLUMA REV d.o.o. za trgovinu i usluge, OIB 75325792416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Renata Vučić</izvorni_sadrzaj>
    <derivirana_varijabla naziv="DomainObject.Predmet.StrankaFormated_1">  Financijska agencija; Renata Vučić</derivirana_varijabla>
  </DomainObject.Predmet.StrankaFormated>
  <DomainObject.Predmet.StrankaFormatedOIB>
    <izvorni_sadrzaj>  Financijska agencija, OIB 85821130368; Renata Vučić, OIB 38589491359</izvorni_sadrzaj>
    <derivirana_varijabla naziv="DomainObject.Predmet.StrankaFormatedOIB_1">  Financijska agencija, OIB 85821130368; Renata Vučić, OIB 38589491359</derivirana_varijabla>
  </DomainObject.Predmet.StrankaFormatedOIB>
  <DomainObject.Predmet.StrankaFormatedWithAdress>
    <izvorni_sadrzaj> Financijska agencija, TRG SVIBANJSKIH ŽRTAVA 1995. 1, 10000 Zagreb; Renata Vučić, Masarykova 25, 10000 Zagreb</izvorni_sadrzaj>
    <derivirana_varijabla naziv="DomainObject.Predmet.StrankaFormatedWithAdress_1"> Financijska agencija, TRG SVIBANJSKIH ŽRTAVA 1995. 1, 10000 Zagreb; Renata Vučić, Masarykova 25, 10000 Zagreb</derivirana_varijabla>
  </DomainObject.Predmet.StrankaFormatedWithAdress>
  <DomainObject.Predmet.StrankaFormatedWithAdressOIB>
    <izvorni_sadrzaj> Financijska agencija, OIB 85821130368, TRG SVIBANJSKIH ŽRTAVA 1995. 1, 10000 Zagreb; Renata Vučić, OIB 38589491359, Masarykova 25, 10000 Zagreb</izvorni_sadrzaj>
    <derivirana_varijabla naziv="DomainObject.Predmet.StrankaFormatedWithAdressOIB_1"> Financijska agencija, OIB 85821130368, TRG SVIBANJSKIH ŽRTAVA 1995. 1, 10000 Zagreb; Renata Vučić, OIB 38589491359, Masarykova 25, 10000 Zagreb</derivirana_varijabla>
  </DomainObject.Predmet.StrankaFormatedWithAdressOIB>
  <DomainObject.Predmet.StrankaWithAdress>
    <izvorni_sadrzaj>Financijska agencija TRG SVIBANJSKIH ŽRTAVA 1995. 1,10000 Zagreb,Renata Vučić Masarykova 25,10000 Zagreb</izvorni_sadrzaj>
    <derivirana_varijabla naziv="DomainObject.Predmet.StrankaWithAdress_1">Financijska agencija TRG SVIBANJSKIH ŽRTAVA 1995. 1,10000 Zagreb,Renata Vučić Masarykova 25,10000 Zagreb</derivirana_varijabla>
  </DomainObject.Predmet.StrankaWithAdress>
  <DomainObject.Predmet.StrankaWithAdressOIB>
    <izvorni_sadrzaj>Financijska agencija, OIB 85821130368, TRG SVIBANJSKIH ŽRTAVA 1995. 1,10000 Zagreb,Renata Vučić, OIB 38589491359, Masarykova 25,10000 Zagreb</izvorni_sadrzaj>
    <derivirana_varijabla naziv="DomainObject.Predmet.StrankaWithAdressOIB_1">Financijska agencija, OIB 85821130368, TRG SVIBANJSKIH ŽRTAVA 1995. 1,10000 Zagreb,Renata Vučić, OIB 38589491359, Masarykova 25,10000 Zagreb</derivirana_varijabla>
  </DomainObject.Predmet.StrankaWithAdressOIB>
  <DomainObject.Predmet.StrankaNazivFormated>
    <izvorni_sadrzaj>Financijska agencija,Renata Vučić</izvorni_sadrzaj>
    <derivirana_varijabla naziv="DomainObject.Predmet.StrankaNazivFormated_1">Financijska agencija,Renata Vučić</derivirana_varijabla>
  </DomainObject.Predmet.StrankaNazivFormated>
  <DomainObject.Predmet.StrankaNazivFormatedOIB>
    <izvorni_sadrzaj>Financijska agencija, OIB 85821130368,Renata Vučić, OIB 38589491359</izvorni_sadrzaj>
    <derivirana_varijabla naziv="DomainObject.Predmet.StrankaNazivFormatedOIB_1">Financijska agencija, OIB 85821130368,Renata Vučić, OIB 38589491359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  <item>Renata Vučić</item>
    </izvorni_sadrzaj>
    <derivirana_varijabla naziv="DomainObject.Predmet.StrankaListFormated_1">
      <item>Financijska agencija</item>
      <item>Renata Vučić</item>
    </derivirana_varijabla>
  </DomainObject.Predmet.StrankaListFormated>
  <DomainObject.Predmet.StrankaListFormatedOIB>
    <izvorni_sadrzaj>
      <item>Financijska agencija, OIB 85821130368</item>
      <item>Renata Vučić, OIB 38589491359</item>
    </izvorni_sadrzaj>
    <derivirana_varijabla naziv="DomainObject.Predmet.StrankaListFormatedOIB_1">
      <item>Financijska agencija, OIB 85821130368</item>
      <item>Renata Vučić, OIB 38589491359</item>
    </derivirana_varijabla>
  </DomainObject.Predmet.StrankaListFormatedOIB>
  <DomainObject.Predmet.StrankaListFormatedWithAdress>
    <izvorni_sadrzaj>
      <item>Financijska agencija, TRG SVIBANJSKIH ŽRTAVA 1995. 1, 10000 Zagreb</item>
      <item>Renata Vučić, Masarykova 25, 10000 Zagreb</item>
    </izvorni_sadrzaj>
    <derivirana_varijabla naziv="DomainObject.Predmet.StrankaListFormatedWithAdress_1">
      <item>Financijska agencija, TRG SVIBANJSKIH ŽRTAVA 1995. 1, 10000 Zagreb</item>
      <item>Renata Vučić, Masarykova 25,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Renata Vučić, OIB 38589491359, Masarykova 25, 10000 Zagreb</item>
    </izvorni_sadrzaj>
    <derivirana_varijabla naziv="DomainObject.Predmet.StrankaListFormatedWithAdressOIB_1">
      <item>Financijska agencija, OIB 85821130368, TRG SVIBANJSKIH ŽRTAVA 1995. 1, 10000 Zagreb</item>
      <item>Renata Vučić, OIB 38589491359, Masarykova 25, 10000 Zagreb</item>
    </derivirana_varijabla>
  </DomainObject.Predmet.StrankaListFormatedWithAdressOIB>
  <DomainObject.Predmet.StrankaListNazivFormated>
    <izvorni_sadrzaj>
      <item>Financijska agencija</item>
      <item>Renata Vučić</item>
    </izvorni_sadrzaj>
    <derivirana_varijabla naziv="DomainObject.Predmet.StrankaListNazivFormated_1">
      <item>Financijska agencija</item>
      <item>Renata Vučić</item>
    </derivirana_varijabla>
  </DomainObject.Predmet.StrankaListNazivFormated>
  <DomainObject.Predmet.StrankaListNazivFormatedOIB>
    <izvorni_sadrzaj>
      <item>Financijska agencija, OIB 85821130368</item>
      <item>Renata Vučić, OIB 38589491359</item>
    </izvorni_sadrzaj>
    <derivirana_varijabla naziv="DomainObject.Predmet.StrankaListNazivFormatedOIB_1">
      <item>Financijska agencija, OIB 85821130368</item>
      <item>Renata Vučić, OIB 38589491359</item>
    </derivirana_varijabla>
  </DomainObject.Predmet.StrankaListNazivFormatedOIB>
  <DomainObject.Predmet.ProtuStrankaListFormated>
    <izvorni_sadrzaj>
      <item>PLUMA REV d.o.o. za trgovinu i usluge</item>
    </izvorni_sadrzaj>
    <derivirana_varijabla naziv="DomainObject.Predmet.ProtuStrankaListFormated_1">
      <item>PLUMA REV d.o.o. za trgovinu i usluge</item>
    </derivirana_varijabla>
  </DomainObject.Predmet.ProtuStrankaListFormated>
  <DomainObject.Predmet.ProtuStrankaListFormatedOIB>
    <izvorni_sadrzaj>
      <item>PLUMA REV d.o.o. za trgovinu i usluge, OIB 75325792416</item>
    </izvorni_sadrzaj>
    <derivirana_varijabla naziv="DomainObject.Predmet.ProtuStrankaListFormatedOIB_1">
      <item>PLUMA REV d.o.o. za trgovinu i usluge, OIB 75325792416</item>
    </derivirana_varijabla>
  </DomainObject.Predmet.ProtuStrankaListFormatedOIB>
  <DomainObject.Predmet.ProtuStrankaListFormatedWithAdress>
    <izvorni_sadrzaj>
      <item>PLUMA REV d.o.o. za trgovinu i usluge, Velebitska 13, 10000 Zagreb</item>
    </izvorni_sadrzaj>
    <derivirana_varijabla naziv="DomainObject.Predmet.ProtuStrankaListFormatedWithAdress_1">
      <item>PLUMA REV d.o.o. za trgovinu i usluge, Velebitska 13, 10000 Zagreb</item>
    </derivirana_varijabla>
  </DomainObject.Predmet.ProtuStrankaListFormatedWithAdress>
  <DomainObject.Predmet.ProtuStrankaListFormatedWithAdressOIB>
    <izvorni_sadrzaj>
      <item>PLUMA REV d.o.o. za trgovinu i usluge, OIB 75325792416, Velebitska 13, 10000 Zagreb</item>
    </izvorni_sadrzaj>
    <derivirana_varijabla naziv="DomainObject.Predmet.ProtuStrankaListFormatedWithAdressOIB_1">
      <item>PLUMA REV d.o.o. za trgovinu i usluge, OIB 75325792416, Velebitska 13, 10000 Zagreb</item>
    </derivirana_varijabla>
  </DomainObject.Predmet.ProtuStrankaListFormatedWithAdressOIB>
  <DomainObject.Predmet.ProtuStrankaListNazivFormated>
    <izvorni_sadrzaj>
      <item>PLUMA REV d.o.o. za trgovinu i usluge</item>
    </izvorni_sadrzaj>
    <derivirana_varijabla naziv="DomainObject.Predmet.ProtuStrankaListNazivFormated_1">
      <item>PLUMA REV d.o.o. za trgovinu i usluge</item>
    </derivirana_varijabla>
  </DomainObject.Predmet.ProtuStrankaListNazivFormated>
  <DomainObject.Predmet.ProtuStrankaListNazivFormatedOIB>
    <izvorni_sadrzaj>
      <item>PLUMA REV d.o.o. za trgovinu i usluge, OIB 75325792416</item>
    </izvorni_sadrzaj>
    <derivirana_varijabla naziv="DomainObject.Predmet.ProtuStrankaListNazivFormatedOIB_1">
      <item>PLUMA REV d.o.o. za trgovinu i usluge, OIB 75325792416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studenog 2019.</izvorni_sadrzaj>
    <derivirana_varijabla naziv="DomainObject.Datum_1">15. studenog 2019.</derivirana_varijabla>
  </DomainObject.Datum>
  <DomainObject.PoslovniBrojDokumenta>
    <izvorni_sadrzaj>St-1980/2019-10</izvorni_sadrzaj>
    <derivirana_varijabla naziv="DomainObject.PoslovniBrojDokumenta_1">St-1980/2019-10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PLUMA REV d.o.o. za trgovinu i usluge</izvorni_sadrzaj>
    <derivirana_varijabla naziv="DomainObject.Predmet.ProtustrankaIDrugi_1">PLUMA REV d.o.o. za trgovinu i usluge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PLUMA REV d.o.o. za trgovinu i usluge, OIB 75325792416, Velebitska 13, 10000 Zagreb</izvorni_sadrzaj>
    <derivirana_varijabla naziv="DomainObject.Predmet.ProtustrankaIDrugiAdressOIB_1">PLUMA REV d.o.o. za trgovinu i usluge, OIB 75325792416, Velebitska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PLUMA REV d.o.o. za trgovinu i usluge</item>
      <item>Financijska agencija</item>
      <item>Renata Vučić</item>
    </izvorni_sadrzaj>
    <derivirana_varijabla naziv="DomainObject.Predmet.SudioniciListNaziv_1">
      <item>PLUMA REV d.o.o. za trgovinu i usluge</item>
      <item>Financijska agencija</item>
      <item>Renata Vučić</item>
    </derivirana_varijabla>
  </DomainObject.Predmet.SudioniciListNaziv>
  <DomainObject.Predmet.SudioniciListAdressOIB>
    <izvorni_sadrzaj>
      <item>PLUMA REV d.o.o. za trgovinu i usluge, OIB 75325792416, Velebitska 13,10000 Zagreb</item>
      <item>Financijska agencija, OIB 85821130368, TRG SVIBANJSKIH ŽRTAVA 1995. 1,10000 Zagreb</item>
      <item>Renata Vučić, OIB 38589491359, Masarykova 25,10000 Zagreb</item>
    </izvorni_sadrzaj>
    <derivirana_varijabla naziv="DomainObject.Predmet.SudioniciListAdressOIB_1">
      <item>PLUMA REV d.o.o. za trgovinu i usluge, OIB 75325792416, Velebitska 13,10000 Zagreb</item>
      <item>Financijska agencija, OIB 85821130368, TRG SVIBANJSKIH ŽRTAVA 1995. 1,10000 Zagreb</item>
      <item>Renata Vučić, OIB 38589491359, Masarykova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75325792416</item>
      <item>, OIB 85821130368</item>
      <item>, OIB 38589491359</item>
    </izvorni_sadrzaj>
    <derivirana_varijabla naziv="DomainObject.Predmet.SudioniciListNazivOIB_1">
      <item>, OIB 75325792416</item>
      <item>, OIB 85821130368</item>
      <item>, OIB 38589491359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kolovoza 2019.</izvorni_sadrzaj>
    <derivirana_varijabla naziv="DomainObject.Predmet.DatumPocetkaProcesa_1">12.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341CB1-66F6-4DAF-B8AB-2BD960A6DD17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217</properties:Words>
  <properties:Characters>1148</properties:Characters>
  <properties:Lines>44</properties:Lines>
  <properties:Paragraphs>20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2019-11-15T10:02:00Z</dcterms:created>
  <dc:creator>gzubak</dc:creator>
  <cp:lastModifiedBy>Nikolina Krunić</cp:lastModifiedBy>
  <cp:lastPrinted>2019-11-15T10:13:00Z</cp:lastPrinted>
  <dcterms:modified xmlns:xsi="http://www.w3.org/2001/XMLSchema-instance" xsi:type="dcterms:W3CDTF">2019-11-15T10:15:00Z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St-1980/2019-10 / Zapisnik - Ročište radi izjašnjenja o prijedlogu za otvaranje steč.post (5. zapisnik.docx)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